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474FAE">
        <w:rPr>
          <w:rFonts w:ascii="Arial" w:hAnsi="Arial" w:cs="Arial"/>
          <w:b/>
          <w:color w:val="000000" w:themeColor="text1"/>
          <w:sz w:val="28"/>
          <w:szCs w:val="28"/>
        </w:rPr>
        <w:t xml:space="preserve">ANEXO </w:t>
      </w:r>
      <w:r w:rsidR="00956D8D">
        <w:rPr>
          <w:rFonts w:ascii="Arial" w:hAnsi="Arial" w:cs="Arial"/>
          <w:b/>
          <w:color w:val="000000" w:themeColor="text1"/>
          <w:sz w:val="28"/>
          <w:szCs w:val="28"/>
        </w:rPr>
        <w:t>X-C</w:t>
      </w:r>
    </w:p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474FAE" w:rsidRPr="00474FAE" w:rsidRDefault="00956D8D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MODELO DE COMPOS</w:t>
      </w:r>
      <w:r w:rsidR="00474FAE" w:rsidRPr="00474FAE">
        <w:rPr>
          <w:rFonts w:ascii="Arial" w:hAnsi="Arial" w:cs="Arial"/>
          <w:b/>
          <w:color w:val="000000" w:themeColor="text1"/>
          <w:sz w:val="28"/>
          <w:szCs w:val="28"/>
        </w:rPr>
        <w:t>IÇÃO DO BDI</w:t>
      </w:r>
    </w:p>
    <w:p w:rsidR="00474FAE" w:rsidRPr="00474FAE" w:rsidRDefault="00474FAE" w:rsidP="005A38D8">
      <w:pPr>
        <w:ind w:left="2160" w:hanging="2160"/>
        <w:rPr>
          <w:rFonts w:ascii="Arial" w:hAnsi="Arial" w:cs="Arial"/>
          <w:sz w:val="24"/>
          <w:szCs w:val="24"/>
        </w:rPr>
      </w:pPr>
    </w:p>
    <w:p w:rsidR="00474FAE" w:rsidRPr="00474FAE" w:rsidRDefault="00474FAE" w:rsidP="005A38D8">
      <w:pPr>
        <w:ind w:left="2160" w:hanging="2160"/>
        <w:rPr>
          <w:rFonts w:ascii="Arial" w:hAnsi="Arial" w:cs="Arial"/>
          <w:sz w:val="24"/>
          <w:szCs w:val="24"/>
        </w:rPr>
      </w:pPr>
    </w:p>
    <w:p w:rsidR="00F8182B" w:rsidRPr="005D59C3" w:rsidRDefault="00F8182B" w:rsidP="005A38D8">
      <w:pPr>
        <w:ind w:left="2160" w:hanging="2160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OBJETO:</w:t>
      </w:r>
      <w:r w:rsidR="005A38D8">
        <w:rPr>
          <w:rFonts w:ascii="Arial" w:hAnsi="Arial" w:cs="Arial"/>
          <w:b/>
          <w:sz w:val="24"/>
          <w:szCs w:val="24"/>
        </w:rPr>
        <w:tab/>
      </w:r>
      <w:r w:rsidR="005A38D8" w:rsidRPr="005A38D8">
        <w:rPr>
          <w:rFonts w:ascii="Arial" w:hAnsi="Arial" w:cs="Arial"/>
          <w:sz w:val="24"/>
          <w:szCs w:val="24"/>
        </w:rPr>
        <w:t xml:space="preserve">Contratação de empresa especializada em construção civil para reforma do reservatório do CEDIN Paulo César dos Santos </w:t>
      </w:r>
      <w:proofErr w:type="spellStart"/>
      <w:r w:rsidR="005A38D8" w:rsidRPr="005A38D8">
        <w:rPr>
          <w:rFonts w:ascii="Arial" w:hAnsi="Arial" w:cs="Arial"/>
          <w:sz w:val="24"/>
          <w:szCs w:val="24"/>
        </w:rPr>
        <w:t>Mortari</w:t>
      </w:r>
      <w:proofErr w:type="spellEnd"/>
    </w:p>
    <w:p w:rsidR="005D28CA" w:rsidRPr="005D59C3" w:rsidRDefault="00F8182B" w:rsidP="00F8182B">
      <w:pPr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ENDEREÇO:</w:t>
      </w:r>
      <w:r w:rsidR="005A38D8">
        <w:rPr>
          <w:rFonts w:ascii="Arial" w:hAnsi="Arial" w:cs="Arial"/>
          <w:b/>
          <w:sz w:val="24"/>
          <w:szCs w:val="24"/>
        </w:rPr>
        <w:tab/>
      </w:r>
      <w:r w:rsidR="005A38D8" w:rsidRPr="005A38D8">
        <w:rPr>
          <w:rFonts w:ascii="Arial" w:hAnsi="Arial" w:cs="Arial"/>
          <w:sz w:val="24"/>
          <w:szCs w:val="24"/>
        </w:rPr>
        <w:t xml:space="preserve">Rua </w:t>
      </w:r>
      <w:proofErr w:type="spellStart"/>
      <w:r w:rsidR="005A38D8" w:rsidRPr="005A38D8">
        <w:rPr>
          <w:rFonts w:ascii="Arial" w:hAnsi="Arial" w:cs="Arial"/>
          <w:sz w:val="24"/>
          <w:szCs w:val="24"/>
        </w:rPr>
        <w:t>Simião</w:t>
      </w:r>
      <w:proofErr w:type="spellEnd"/>
      <w:r w:rsidR="005A38D8" w:rsidRPr="005A38D8">
        <w:rPr>
          <w:rFonts w:ascii="Arial" w:hAnsi="Arial" w:cs="Arial"/>
          <w:sz w:val="24"/>
          <w:szCs w:val="24"/>
        </w:rPr>
        <w:t xml:space="preserve"> Ferreira da Mata, 520 – Campo dos Alemães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2313"/>
      </w:tblGrid>
      <w:tr w:rsidR="0090442F" w:rsidRPr="005D59C3" w:rsidTr="005D59C3">
        <w:trPr>
          <w:jc w:val="center"/>
        </w:trPr>
        <w:tc>
          <w:tcPr>
            <w:tcW w:w="6419" w:type="dxa"/>
            <w:gridSpan w:val="3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DEMONSTRATIVO DO BDI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PERCENTUAL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Administração Central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 + G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Seguros e Garantias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Riscos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DF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Despesas Financeiras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Lucro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I*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Tributos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4106" w:type="dxa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691" w:type="pct"/>
        <w:jc w:val="center"/>
        <w:tblLook w:val="04A0" w:firstRow="1" w:lastRow="0" w:firstColumn="1" w:lastColumn="0" w:noHBand="0" w:noVBand="1"/>
      </w:tblPr>
      <w:tblGrid>
        <w:gridCol w:w="1737"/>
        <w:gridCol w:w="1596"/>
      </w:tblGrid>
      <w:tr w:rsidR="0090442F" w:rsidRPr="005D59C3" w:rsidTr="005D59C3">
        <w:trPr>
          <w:jc w:val="center"/>
        </w:trPr>
        <w:tc>
          <w:tcPr>
            <w:tcW w:w="5000" w:type="pct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TRIBUTOS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PIS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COFINS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ISS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sz w:val="24"/>
          <w:szCs w:val="24"/>
        </w:rPr>
        <w:t>BDI CALCULADO PELA EXPRESSÃO: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4"/>
              <w:szCs w:val="24"/>
            </w:rPr>
            <m:t>BDI=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DF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den>
                  </m:f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×100</m:t>
          </m:r>
        </m:oMath>
      </m:oMathPara>
    </w:p>
    <w:sectPr w:rsidR="00F8182B" w:rsidRPr="005D59C3" w:rsidSect="00956D8D">
      <w:headerReference w:type="default" r:id="rId9"/>
      <w:footerReference w:type="default" r:id="rId10"/>
      <w:pgSz w:w="11907" w:h="16840" w:code="9"/>
      <w:pgMar w:top="1814" w:right="1134" w:bottom="1134" w:left="1134" w:header="340" w:footer="624" w:gutter="0"/>
      <w:pgNumType w:start="127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D8" w:rsidRDefault="005A38D8">
      <w:r>
        <w:separator/>
      </w:r>
    </w:p>
  </w:endnote>
  <w:endnote w:type="continuationSeparator" w:id="0">
    <w:p w:rsidR="005A38D8" w:rsidRDefault="005A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duit ITC Light">
    <w:altName w:val="Conduit ITC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D1C" w:rsidRDefault="00E50DB7" w:rsidP="00E50DB7">
    <w:pPr>
      <w:pStyle w:val="Rodap"/>
      <w:pBdr>
        <w:top w:val="single" w:sz="4" w:space="1" w:color="auto"/>
      </w:pBdr>
      <w:jc w:val="center"/>
    </w:pPr>
    <w:r>
      <w:t xml:space="preserve">Rua Felício Savastano, 240 – Vila Industrial – </w:t>
    </w:r>
    <w:proofErr w:type="spellStart"/>
    <w:r>
      <w:t>Sâo</w:t>
    </w:r>
    <w:proofErr w:type="spellEnd"/>
    <w:r>
      <w:t xml:space="preserve"> José dos Campos – SP – CEP 12.220-270</w:t>
    </w:r>
    <w:r>
      <w:tab/>
      <w:t xml:space="preserve">           </w:t>
    </w:r>
    <w:r w:rsidR="006C3352">
      <w:t xml:space="preserve">Página | </w:t>
    </w:r>
    <w:r w:rsidR="006C3352">
      <w:fldChar w:fldCharType="begin"/>
    </w:r>
    <w:r w:rsidR="006C3352">
      <w:instrText>PAGE   \* MERGEFORMAT</w:instrText>
    </w:r>
    <w:r w:rsidR="006C3352">
      <w:fldChar w:fldCharType="separate"/>
    </w:r>
    <w:r w:rsidR="00956D8D">
      <w:rPr>
        <w:noProof/>
      </w:rPr>
      <w:t>127</w:t>
    </w:r>
    <w:r w:rsidR="006C335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D8" w:rsidRDefault="005A38D8">
      <w:r>
        <w:separator/>
      </w:r>
    </w:p>
  </w:footnote>
  <w:footnote w:type="continuationSeparator" w:id="0">
    <w:p w:rsidR="005A38D8" w:rsidRDefault="005A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52" w:rsidRPr="00CB5D1C" w:rsidRDefault="006C3352" w:rsidP="00CB5D1C">
    <w:pPr>
      <w:pStyle w:val="Cabealho"/>
      <w:tabs>
        <w:tab w:val="clear" w:pos="4419"/>
        <w:tab w:val="clear" w:pos="8838"/>
        <w:tab w:val="left" w:pos="6690"/>
      </w:tabs>
    </w:pPr>
    <w:r>
      <w:rPr>
        <w:noProof/>
      </w:rPr>
      <w:drawing>
        <wp:inline distT="0" distB="0" distL="0" distR="0" wp14:anchorId="07C53FD5" wp14:editId="352E786A">
          <wp:extent cx="3752850" cy="828675"/>
          <wp:effectExtent l="0" t="0" r="0" b="0"/>
          <wp:docPr id="87" name="Imagem 87" descr="C:\Users\alexandre.ferreira\Pictures\Brasão C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7" descr="C:\Users\alexandre.ferreira\Pictures\Brasão CP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7836F6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C3AA091C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singleLevel"/>
    <w:tmpl w:val="00000005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4C8153E"/>
    <w:multiLevelType w:val="multilevel"/>
    <w:tmpl w:val="0416001D"/>
    <w:numStyleLink w:val="Estilo1"/>
  </w:abstractNum>
  <w:abstractNum w:abstractNumId="5">
    <w:nsid w:val="2F451E0E"/>
    <w:multiLevelType w:val="multilevel"/>
    <w:tmpl w:val="74401B2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906719"/>
    <w:multiLevelType w:val="hybridMultilevel"/>
    <w:tmpl w:val="CDD4DA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E02E8"/>
    <w:multiLevelType w:val="hybridMultilevel"/>
    <w:tmpl w:val="5CD49A7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8B575C"/>
    <w:multiLevelType w:val="multilevel"/>
    <w:tmpl w:val="04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0E4A62"/>
    <w:multiLevelType w:val="multilevel"/>
    <w:tmpl w:val="2BF2654A"/>
    <w:lvl w:ilvl="0">
      <w:start w:val="19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107207C"/>
    <w:multiLevelType w:val="multilevel"/>
    <w:tmpl w:val="0416001D"/>
    <w:numStyleLink w:val="Estilo1"/>
  </w:abstractNum>
  <w:abstractNum w:abstractNumId="11">
    <w:nsid w:val="61217CA5"/>
    <w:multiLevelType w:val="multilevel"/>
    <w:tmpl w:val="58C28BC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E74E08"/>
    <w:multiLevelType w:val="multilevel"/>
    <w:tmpl w:val="A9BE7BD4"/>
    <w:lvl w:ilvl="0">
      <w:start w:val="4"/>
      <w:numFmt w:val="decimalZero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Zero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125328"/>
    <w:multiLevelType w:val="hybridMultilevel"/>
    <w:tmpl w:val="FDE4CF3C"/>
    <w:lvl w:ilvl="0" w:tplc="FFFFFFFF">
      <w:start w:val="1"/>
      <w:numFmt w:val="bullet"/>
      <w:pStyle w:val="Commarcadores1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7442FC"/>
    <w:multiLevelType w:val="multilevel"/>
    <w:tmpl w:val="FB1C1972"/>
    <w:lvl w:ilvl="0">
      <w:start w:val="4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31277D"/>
    <w:multiLevelType w:val="hybridMultilevel"/>
    <w:tmpl w:val="37C4AE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D8"/>
    <w:rsid w:val="00000E77"/>
    <w:rsid w:val="00006145"/>
    <w:rsid w:val="00021284"/>
    <w:rsid w:val="00022DD0"/>
    <w:rsid w:val="00024610"/>
    <w:rsid w:val="0003090D"/>
    <w:rsid w:val="00032016"/>
    <w:rsid w:val="0003395D"/>
    <w:rsid w:val="00033E99"/>
    <w:rsid w:val="000363ED"/>
    <w:rsid w:val="00041791"/>
    <w:rsid w:val="0004269D"/>
    <w:rsid w:val="00047ABF"/>
    <w:rsid w:val="0005167D"/>
    <w:rsid w:val="00056B7D"/>
    <w:rsid w:val="00057347"/>
    <w:rsid w:val="00057BD6"/>
    <w:rsid w:val="00063F67"/>
    <w:rsid w:val="00065E16"/>
    <w:rsid w:val="00066BE4"/>
    <w:rsid w:val="00077102"/>
    <w:rsid w:val="000879CA"/>
    <w:rsid w:val="00095733"/>
    <w:rsid w:val="000A499F"/>
    <w:rsid w:val="000A5739"/>
    <w:rsid w:val="000B1301"/>
    <w:rsid w:val="000B1490"/>
    <w:rsid w:val="000B2880"/>
    <w:rsid w:val="000C09CF"/>
    <w:rsid w:val="000C25DB"/>
    <w:rsid w:val="000C4D34"/>
    <w:rsid w:val="000C56CA"/>
    <w:rsid w:val="000D25F4"/>
    <w:rsid w:val="000D262D"/>
    <w:rsid w:val="000D2EAC"/>
    <w:rsid w:val="000D65CD"/>
    <w:rsid w:val="000D715A"/>
    <w:rsid w:val="000E3EC6"/>
    <w:rsid w:val="000E45D8"/>
    <w:rsid w:val="000F145D"/>
    <w:rsid w:val="000F4310"/>
    <w:rsid w:val="000F7E79"/>
    <w:rsid w:val="001006B9"/>
    <w:rsid w:val="0010091B"/>
    <w:rsid w:val="00105423"/>
    <w:rsid w:val="00106BB5"/>
    <w:rsid w:val="00111466"/>
    <w:rsid w:val="00117E5A"/>
    <w:rsid w:val="00125814"/>
    <w:rsid w:val="00135734"/>
    <w:rsid w:val="00136579"/>
    <w:rsid w:val="00137B33"/>
    <w:rsid w:val="001509A3"/>
    <w:rsid w:val="00156D86"/>
    <w:rsid w:val="00156DC2"/>
    <w:rsid w:val="0016175D"/>
    <w:rsid w:val="001653B2"/>
    <w:rsid w:val="0017019C"/>
    <w:rsid w:val="001748BE"/>
    <w:rsid w:val="00174B20"/>
    <w:rsid w:val="00187FA6"/>
    <w:rsid w:val="00190209"/>
    <w:rsid w:val="00197E73"/>
    <w:rsid w:val="001A3D28"/>
    <w:rsid w:val="001A4AD6"/>
    <w:rsid w:val="001A4F73"/>
    <w:rsid w:val="001A5AB2"/>
    <w:rsid w:val="001B0BF9"/>
    <w:rsid w:val="001B36B7"/>
    <w:rsid w:val="001B6D51"/>
    <w:rsid w:val="001C2098"/>
    <w:rsid w:val="001C47D4"/>
    <w:rsid w:val="001D16B1"/>
    <w:rsid w:val="001D1C40"/>
    <w:rsid w:val="001D6562"/>
    <w:rsid w:val="001E0553"/>
    <w:rsid w:val="001E18CF"/>
    <w:rsid w:val="001E62CD"/>
    <w:rsid w:val="001E6F7A"/>
    <w:rsid w:val="001F29E0"/>
    <w:rsid w:val="001F58A0"/>
    <w:rsid w:val="00200D03"/>
    <w:rsid w:val="00203F33"/>
    <w:rsid w:val="00204407"/>
    <w:rsid w:val="002114F7"/>
    <w:rsid w:val="002125EE"/>
    <w:rsid w:val="00214A77"/>
    <w:rsid w:val="00215381"/>
    <w:rsid w:val="002165E7"/>
    <w:rsid w:val="00217ECB"/>
    <w:rsid w:val="00221A87"/>
    <w:rsid w:val="00224D37"/>
    <w:rsid w:val="0022527A"/>
    <w:rsid w:val="002307D4"/>
    <w:rsid w:val="0023177F"/>
    <w:rsid w:val="00233832"/>
    <w:rsid w:val="00233F74"/>
    <w:rsid w:val="00235B92"/>
    <w:rsid w:val="00236D12"/>
    <w:rsid w:val="00240A14"/>
    <w:rsid w:val="002413D7"/>
    <w:rsid w:val="00246837"/>
    <w:rsid w:val="0025023C"/>
    <w:rsid w:val="00257375"/>
    <w:rsid w:val="00263B5D"/>
    <w:rsid w:val="00263B84"/>
    <w:rsid w:val="00263F60"/>
    <w:rsid w:val="002647D5"/>
    <w:rsid w:val="00266C57"/>
    <w:rsid w:val="00271AF8"/>
    <w:rsid w:val="00275E07"/>
    <w:rsid w:val="00277F02"/>
    <w:rsid w:val="00280BE0"/>
    <w:rsid w:val="0028200B"/>
    <w:rsid w:val="002837B5"/>
    <w:rsid w:val="00294CAC"/>
    <w:rsid w:val="00295D46"/>
    <w:rsid w:val="00295DF2"/>
    <w:rsid w:val="002A505B"/>
    <w:rsid w:val="002B093C"/>
    <w:rsid w:val="002B31F3"/>
    <w:rsid w:val="002B6F04"/>
    <w:rsid w:val="002C2EC7"/>
    <w:rsid w:val="002C317C"/>
    <w:rsid w:val="002C32DD"/>
    <w:rsid w:val="002C46CC"/>
    <w:rsid w:val="002C4FBE"/>
    <w:rsid w:val="002C5784"/>
    <w:rsid w:val="002C5B03"/>
    <w:rsid w:val="002C5F3F"/>
    <w:rsid w:val="002D02BE"/>
    <w:rsid w:val="002D1B4B"/>
    <w:rsid w:val="002D4924"/>
    <w:rsid w:val="002E1199"/>
    <w:rsid w:val="002E1963"/>
    <w:rsid w:val="002E1F6E"/>
    <w:rsid w:val="002E2365"/>
    <w:rsid w:val="002F5341"/>
    <w:rsid w:val="002F62A4"/>
    <w:rsid w:val="00302438"/>
    <w:rsid w:val="00310491"/>
    <w:rsid w:val="00312809"/>
    <w:rsid w:val="00312A92"/>
    <w:rsid w:val="00313147"/>
    <w:rsid w:val="003138BC"/>
    <w:rsid w:val="00315CA9"/>
    <w:rsid w:val="00325770"/>
    <w:rsid w:val="00327910"/>
    <w:rsid w:val="003312C0"/>
    <w:rsid w:val="00332258"/>
    <w:rsid w:val="003327F8"/>
    <w:rsid w:val="00335F52"/>
    <w:rsid w:val="003368F4"/>
    <w:rsid w:val="00337741"/>
    <w:rsid w:val="00344F48"/>
    <w:rsid w:val="00347332"/>
    <w:rsid w:val="00354F87"/>
    <w:rsid w:val="00355C22"/>
    <w:rsid w:val="003600CE"/>
    <w:rsid w:val="00360A05"/>
    <w:rsid w:val="003704E5"/>
    <w:rsid w:val="0037526E"/>
    <w:rsid w:val="00385512"/>
    <w:rsid w:val="0039140A"/>
    <w:rsid w:val="00395562"/>
    <w:rsid w:val="00397A06"/>
    <w:rsid w:val="003A2195"/>
    <w:rsid w:val="003A2D77"/>
    <w:rsid w:val="003B0033"/>
    <w:rsid w:val="003C425A"/>
    <w:rsid w:val="003D1AD6"/>
    <w:rsid w:val="003D5B8F"/>
    <w:rsid w:val="003D7891"/>
    <w:rsid w:val="003E4ADE"/>
    <w:rsid w:val="003E4BA0"/>
    <w:rsid w:val="003F08B7"/>
    <w:rsid w:val="003F2B6B"/>
    <w:rsid w:val="003F7157"/>
    <w:rsid w:val="00403D3D"/>
    <w:rsid w:val="004123D0"/>
    <w:rsid w:val="0041480C"/>
    <w:rsid w:val="00414946"/>
    <w:rsid w:val="00425298"/>
    <w:rsid w:val="00431713"/>
    <w:rsid w:val="00431B83"/>
    <w:rsid w:val="00440E2B"/>
    <w:rsid w:val="0045185C"/>
    <w:rsid w:val="00451F33"/>
    <w:rsid w:val="00454BF2"/>
    <w:rsid w:val="00463605"/>
    <w:rsid w:val="00463BF7"/>
    <w:rsid w:val="004703ED"/>
    <w:rsid w:val="00474FAE"/>
    <w:rsid w:val="00480012"/>
    <w:rsid w:val="00484C44"/>
    <w:rsid w:val="00486A35"/>
    <w:rsid w:val="00487FA5"/>
    <w:rsid w:val="004A240C"/>
    <w:rsid w:val="004A36F9"/>
    <w:rsid w:val="004A5BF8"/>
    <w:rsid w:val="004A7F63"/>
    <w:rsid w:val="004B02BF"/>
    <w:rsid w:val="004B055C"/>
    <w:rsid w:val="004B25A8"/>
    <w:rsid w:val="004B4167"/>
    <w:rsid w:val="004B773F"/>
    <w:rsid w:val="004C2E57"/>
    <w:rsid w:val="004C3FE5"/>
    <w:rsid w:val="004D5552"/>
    <w:rsid w:val="004D6EDB"/>
    <w:rsid w:val="004D6FC4"/>
    <w:rsid w:val="004E094C"/>
    <w:rsid w:val="004E38CE"/>
    <w:rsid w:val="004F1571"/>
    <w:rsid w:val="004F1B6A"/>
    <w:rsid w:val="004F7BE3"/>
    <w:rsid w:val="00500F32"/>
    <w:rsid w:val="00502410"/>
    <w:rsid w:val="0050516F"/>
    <w:rsid w:val="0051451A"/>
    <w:rsid w:val="00515FCA"/>
    <w:rsid w:val="005160B1"/>
    <w:rsid w:val="00532404"/>
    <w:rsid w:val="00542C54"/>
    <w:rsid w:val="00542CB7"/>
    <w:rsid w:val="005465D6"/>
    <w:rsid w:val="00550A9B"/>
    <w:rsid w:val="00552017"/>
    <w:rsid w:val="005528E2"/>
    <w:rsid w:val="00552C81"/>
    <w:rsid w:val="005559BD"/>
    <w:rsid w:val="00562B8D"/>
    <w:rsid w:val="005630AA"/>
    <w:rsid w:val="0057744C"/>
    <w:rsid w:val="005867ED"/>
    <w:rsid w:val="00586946"/>
    <w:rsid w:val="005950F2"/>
    <w:rsid w:val="00596BB0"/>
    <w:rsid w:val="00597FCA"/>
    <w:rsid w:val="005A033D"/>
    <w:rsid w:val="005A094B"/>
    <w:rsid w:val="005A12D6"/>
    <w:rsid w:val="005A38D8"/>
    <w:rsid w:val="005A7ABE"/>
    <w:rsid w:val="005B040E"/>
    <w:rsid w:val="005B2A03"/>
    <w:rsid w:val="005B6883"/>
    <w:rsid w:val="005B7DBD"/>
    <w:rsid w:val="005C0556"/>
    <w:rsid w:val="005C2093"/>
    <w:rsid w:val="005C5175"/>
    <w:rsid w:val="005C601E"/>
    <w:rsid w:val="005C6D8F"/>
    <w:rsid w:val="005D15FE"/>
    <w:rsid w:val="005D28CA"/>
    <w:rsid w:val="005D59C3"/>
    <w:rsid w:val="005D7FB6"/>
    <w:rsid w:val="005E1448"/>
    <w:rsid w:val="005F242C"/>
    <w:rsid w:val="005F30B6"/>
    <w:rsid w:val="0060567C"/>
    <w:rsid w:val="00607466"/>
    <w:rsid w:val="0060764C"/>
    <w:rsid w:val="00607BCE"/>
    <w:rsid w:val="006134F7"/>
    <w:rsid w:val="00615515"/>
    <w:rsid w:val="00617424"/>
    <w:rsid w:val="00622A50"/>
    <w:rsid w:val="00623C11"/>
    <w:rsid w:val="0063382D"/>
    <w:rsid w:val="006343AF"/>
    <w:rsid w:val="00634B0C"/>
    <w:rsid w:val="00635634"/>
    <w:rsid w:val="00643AEF"/>
    <w:rsid w:val="0064594A"/>
    <w:rsid w:val="006507DD"/>
    <w:rsid w:val="00650CD4"/>
    <w:rsid w:val="0065448A"/>
    <w:rsid w:val="00656D62"/>
    <w:rsid w:val="00660407"/>
    <w:rsid w:val="00663937"/>
    <w:rsid w:val="00664CCA"/>
    <w:rsid w:val="00666858"/>
    <w:rsid w:val="006710CD"/>
    <w:rsid w:val="00673F90"/>
    <w:rsid w:val="00683439"/>
    <w:rsid w:val="006901CB"/>
    <w:rsid w:val="006919C9"/>
    <w:rsid w:val="00692A8E"/>
    <w:rsid w:val="00693B83"/>
    <w:rsid w:val="006948A9"/>
    <w:rsid w:val="006959DD"/>
    <w:rsid w:val="006A019D"/>
    <w:rsid w:val="006A6AFA"/>
    <w:rsid w:val="006B13D0"/>
    <w:rsid w:val="006B3E3F"/>
    <w:rsid w:val="006B45B4"/>
    <w:rsid w:val="006C3352"/>
    <w:rsid w:val="006C3A91"/>
    <w:rsid w:val="006D283C"/>
    <w:rsid w:val="006D29E9"/>
    <w:rsid w:val="006D2E9D"/>
    <w:rsid w:val="006D2FED"/>
    <w:rsid w:val="006D5EC7"/>
    <w:rsid w:val="006D7DF4"/>
    <w:rsid w:val="006E0997"/>
    <w:rsid w:val="006E501F"/>
    <w:rsid w:val="006E74A2"/>
    <w:rsid w:val="006E7921"/>
    <w:rsid w:val="006F3B01"/>
    <w:rsid w:val="006F52ED"/>
    <w:rsid w:val="006F61AF"/>
    <w:rsid w:val="006F7E68"/>
    <w:rsid w:val="00705072"/>
    <w:rsid w:val="0070569E"/>
    <w:rsid w:val="00707652"/>
    <w:rsid w:val="007117CC"/>
    <w:rsid w:val="0072239F"/>
    <w:rsid w:val="00722779"/>
    <w:rsid w:val="0072417A"/>
    <w:rsid w:val="00727318"/>
    <w:rsid w:val="00733BFE"/>
    <w:rsid w:val="007350F7"/>
    <w:rsid w:val="0074367C"/>
    <w:rsid w:val="00744965"/>
    <w:rsid w:val="0074578D"/>
    <w:rsid w:val="00745A32"/>
    <w:rsid w:val="0075428A"/>
    <w:rsid w:val="007554D3"/>
    <w:rsid w:val="00755819"/>
    <w:rsid w:val="00760E51"/>
    <w:rsid w:val="00764C77"/>
    <w:rsid w:val="0076526D"/>
    <w:rsid w:val="00772FE0"/>
    <w:rsid w:val="00773BCC"/>
    <w:rsid w:val="00780C00"/>
    <w:rsid w:val="007826E7"/>
    <w:rsid w:val="00792B45"/>
    <w:rsid w:val="00793E93"/>
    <w:rsid w:val="007A10BE"/>
    <w:rsid w:val="007A59EF"/>
    <w:rsid w:val="007A7916"/>
    <w:rsid w:val="007B2A8D"/>
    <w:rsid w:val="007B3654"/>
    <w:rsid w:val="007B382F"/>
    <w:rsid w:val="007B38D1"/>
    <w:rsid w:val="007C1F25"/>
    <w:rsid w:val="007C6AC2"/>
    <w:rsid w:val="007D4349"/>
    <w:rsid w:val="007E22A8"/>
    <w:rsid w:val="007E2B6D"/>
    <w:rsid w:val="007F4DDE"/>
    <w:rsid w:val="007F5885"/>
    <w:rsid w:val="007F7E09"/>
    <w:rsid w:val="00801B11"/>
    <w:rsid w:val="00801C2D"/>
    <w:rsid w:val="008173D1"/>
    <w:rsid w:val="0082222D"/>
    <w:rsid w:val="008225D1"/>
    <w:rsid w:val="0082295B"/>
    <w:rsid w:val="0083038D"/>
    <w:rsid w:val="00834DBA"/>
    <w:rsid w:val="008413CD"/>
    <w:rsid w:val="0084388D"/>
    <w:rsid w:val="00844605"/>
    <w:rsid w:val="0084787C"/>
    <w:rsid w:val="00854F2E"/>
    <w:rsid w:val="00855ADB"/>
    <w:rsid w:val="008664EF"/>
    <w:rsid w:val="00870259"/>
    <w:rsid w:val="00873F2E"/>
    <w:rsid w:val="00875FDE"/>
    <w:rsid w:val="0087654E"/>
    <w:rsid w:val="00881A58"/>
    <w:rsid w:val="00882FE5"/>
    <w:rsid w:val="00886374"/>
    <w:rsid w:val="00893FF7"/>
    <w:rsid w:val="00896C02"/>
    <w:rsid w:val="00896E3A"/>
    <w:rsid w:val="008A26D8"/>
    <w:rsid w:val="008A544C"/>
    <w:rsid w:val="008A6910"/>
    <w:rsid w:val="008B0CC8"/>
    <w:rsid w:val="008B35E5"/>
    <w:rsid w:val="008D6B1A"/>
    <w:rsid w:val="008E0773"/>
    <w:rsid w:val="008E5FAE"/>
    <w:rsid w:val="008F1A68"/>
    <w:rsid w:val="008F3ED3"/>
    <w:rsid w:val="008F5B8F"/>
    <w:rsid w:val="008F74E6"/>
    <w:rsid w:val="00901C9D"/>
    <w:rsid w:val="0090442F"/>
    <w:rsid w:val="00911CED"/>
    <w:rsid w:val="00915638"/>
    <w:rsid w:val="00917B29"/>
    <w:rsid w:val="0093476A"/>
    <w:rsid w:val="00940F95"/>
    <w:rsid w:val="00941E98"/>
    <w:rsid w:val="00953F7C"/>
    <w:rsid w:val="00956D8D"/>
    <w:rsid w:val="009604C1"/>
    <w:rsid w:val="009700C5"/>
    <w:rsid w:val="00972044"/>
    <w:rsid w:val="00975A7C"/>
    <w:rsid w:val="009828BA"/>
    <w:rsid w:val="00982EEA"/>
    <w:rsid w:val="009840CF"/>
    <w:rsid w:val="00994013"/>
    <w:rsid w:val="009A4645"/>
    <w:rsid w:val="009B2791"/>
    <w:rsid w:val="009B2DC2"/>
    <w:rsid w:val="009B3871"/>
    <w:rsid w:val="009B6DEA"/>
    <w:rsid w:val="009B7B8B"/>
    <w:rsid w:val="009C1FFC"/>
    <w:rsid w:val="009C226C"/>
    <w:rsid w:val="009C44B1"/>
    <w:rsid w:val="009D6F5C"/>
    <w:rsid w:val="009D7235"/>
    <w:rsid w:val="009F1507"/>
    <w:rsid w:val="009F2049"/>
    <w:rsid w:val="009F2B2D"/>
    <w:rsid w:val="009F3736"/>
    <w:rsid w:val="009F70C5"/>
    <w:rsid w:val="00A017FB"/>
    <w:rsid w:val="00A10673"/>
    <w:rsid w:val="00A13F84"/>
    <w:rsid w:val="00A1799A"/>
    <w:rsid w:val="00A21E6D"/>
    <w:rsid w:val="00A23155"/>
    <w:rsid w:val="00A33FB7"/>
    <w:rsid w:val="00A346B7"/>
    <w:rsid w:val="00A3713D"/>
    <w:rsid w:val="00A3750A"/>
    <w:rsid w:val="00A37A95"/>
    <w:rsid w:val="00A40C94"/>
    <w:rsid w:val="00A445BF"/>
    <w:rsid w:val="00A44947"/>
    <w:rsid w:val="00A51E2A"/>
    <w:rsid w:val="00A5246D"/>
    <w:rsid w:val="00A53685"/>
    <w:rsid w:val="00A53F55"/>
    <w:rsid w:val="00A54A36"/>
    <w:rsid w:val="00A63E6C"/>
    <w:rsid w:val="00A72A0F"/>
    <w:rsid w:val="00A74981"/>
    <w:rsid w:val="00A87373"/>
    <w:rsid w:val="00A90BBB"/>
    <w:rsid w:val="00AA09E6"/>
    <w:rsid w:val="00AA28FF"/>
    <w:rsid w:val="00AA39C8"/>
    <w:rsid w:val="00AA4EA7"/>
    <w:rsid w:val="00AA7C47"/>
    <w:rsid w:val="00AB3426"/>
    <w:rsid w:val="00AB5563"/>
    <w:rsid w:val="00AB5985"/>
    <w:rsid w:val="00AD19F9"/>
    <w:rsid w:val="00AD3BD3"/>
    <w:rsid w:val="00AD7136"/>
    <w:rsid w:val="00AE15C5"/>
    <w:rsid w:val="00AE5123"/>
    <w:rsid w:val="00AE5E3D"/>
    <w:rsid w:val="00AE6D78"/>
    <w:rsid w:val="00AF17E3"/>
    <w:rsid w:val="00AF2165"/>
    <w:rsid w:val="00AF3738"/>
    <w:rsid w:val="00B05BC3"/>
    <w:rsid w:val="00B06B5A"/>
    <w:rsid w:val="00B06F69"/>
    <w:rsid w:val="00B11D20"/>
    <w:rsid w:val="00B12994"/>
    <w:rsid w:val="00B13136"/>
    <w:rsid w:val="00B149D9"/>
    <w:rsid w:val="00B20C21"/>
    <w:rsid w:val="00B233BE"/>
    <w:rsid w:val="00B25290"/>
    <w:rsid w:val="00B30606"/>
    <w:rsid w:val="00B40510"/>
    <w:rsid w:val="00B429FA"/>
    <w:rsid w:val="00B449EE"/>
    <w:rsid w:val="00B515D2"/>
    <w:rsid w:val="00B522B4"/>
    <w:rsid w:val="00B53CCD"/>
    <w:rsid w:val="00B6109F"/>
    <w:rsid w:val="00B63980"/>
    <w:rsid w:val="00B73CBF"/>
    <w:rsid w:val="00B745F1"/>
    <w:rsid w:val="00B80EC8"/>
    <w:rsid w:val="00B81E00"/>
    <w:rsid w:val="00B824FA"/>
    <w:rsid w:val="00B83886"/>
    <w:rsid w:val="00BB1C51"/>
    <w:rsid w:val="00BB43FF"/>
    <w:rsid w:val="00BB7774"/>
    <w:rsid w:val="00BC6E55"/>
    <w:rsid w:val="00BC7059"/>
    <w:rsid w:val="00BD1B6F"/>
    <w:rsid w:val="00BD37BC"/>
    <w:rsid w:val="00BE3138"/>
    <w:rsid w:val="00BE37C1"/>
    <w:rsid w:val="00BE4E8B"/>
    <w:rsid w:val="00BE4ED7"/>
    <w:rsid w:val="00BE699A"/>
    <w:rsid w:val="00BF0427"/>
    <w:rsid w:val="00BF534B"/>
    <w:rsid w:val="00C02287"/>
    <w:rsid w:val="00C022E8"/>
    <w:rsid w:val="00C0383D"/>
    <w:rsid w:val="00C05DA6"/>
    <w:rsid w:val="00C0611D"/>
    <w:rsid w:val="00C127CF"/>
    <w:rsid w:val="00C12948"/>
    <w:rsid w:val="00C14149"/>
    <w:rsid w:val="00C14991"/>
    <w:rsid w:val="00C24693"/>
    <w:rsid w:val="00C251AE"/>
    <w:rsid w:val="00C26BA7"/>
    <w:rsid w:val="00C2772A"/>
    <w:rsid w:val="00C30894"/>
    <w:rsid w:val="00C3448A"/>
    <w:rsid w:val="00C430FF"/>
    <w:rsid w:val="00C4374B"/>
    <w:rsid w:val="00C454CE"/>
    <w:rsid w:val="00C45902"/>
    <w:rsid w:val="00C4712A"/>
    <w:rsid w:val="00C50C6B"/>
    <w:rsid w:val="00C51892"/>
    <w:rsid w:val="00C52016"/>
    <w:rsid w:val="00C5211A"/>
    <w:rsid w:val="00C529E9"/>
    <w:rsid w:val="00C52EA0"/>
    <w:rsid w:val="00C546DC"/>
    <w:rsid w:val="00C54DA7"/>
    <w:rsid w:val="00C74A0D"/>
    <w:rsid w:val="00C938A8"/>
    <w:rsid w:val="00C966CC"/>
    <w:rsid w:val="00C96912"/>
    <w:rsid w:val="00CA19FF"/>
    <w:rsid w:val="00CA2121"/>
    <w:rsid w:val="00CA53F9"/>
    <w:rsid w:val="00CB268C"/>
    <w:rsid w:val="00CB3D41"/>
    <w:rsid w:val="00CB5D1C"/>
    <w:rsid w:val="00CB6057"/>
    <w:rsid w:val="00CB63B1"/>
    <w:rsid w:val="00CB7191"/>
    <w:rsid w:val="00CC1FEA"/>
    <w:rsid w:val="00CC4CF3"/>
    <w:rsid w:val="00CC718B"/>
    <w:rsid w:val="00CD5BEB"/>
    <w:rsid w:val="00CD64CB"/>
    <w:rsid w:val="00CF0ACA"/>
    <w:rsid w:val="00CF4AC0"/>
    <w:rsid w:val="00CF609E"/>
    <w:rsid w:val="00D00B4C"/>
    <w:rsid w:val="00D0437F"/>
    <w:rsid w:val="00D04F15"/>
    <w:rsid w:val="00D0542C"/>
    <w:rsid w:val="00D076D1"/>
    <w:rsid w:val="00D16B15"/>
    <w:rsid w:val="00D23300"/>
    <w:rsid w:val="00D24368"/>
    <w:rsid w:val="00D26C06"/>
    <w:rsid w:val="00D3085C"/>
    <w:rsid w:val="00D33A6E"/>
    <w:rsid w:val="00D36E0D"/>
    <w:rsid w:val="00D40D40"/>
    <w:rsid w:val="00D4302B"/>
    <w:rsid w:val="00D46301"/>
    <w:rsid w:val="00D604BF"/>
    <w:rsid w:val="00D61C20"/>
    <w:rsid w:val="00D61C2B"/>
    <w:rsid w:val="00D70BCD"/>
    <w:rsid w:val="00D716AD"/>
    <w:rsid w:val="00D72091"/>
    <w:rsid w:val="00D75FE7"/>
    <w:rsid w:val="00D768CB"/>
    <w:rsid w:val="00D81510"/>
    <w:rsid w:val="00D83DAD"/>
    <w:rsid w:val="00D83F21"/>
    <w:rsid w:val="00D84CB2"/>
    <w:rsid w:val="00D85FBA"/>
    <w:rsid w:val="00D90FC0"/>
    <w:rsid w:val="00D92069"/>
    <w:rsid w:val="00D934C5"/>
    <w:rsid w:val="00DC3D3E"/>
    <w:rsid w:val="00DC537A"/>
    <w:rsid w:val="00DD0E4F"/>
    <w:rsid w:val="00DD3280"/>
    <w:rsid w:val="00DE05CE"/>
    <w:rsid w:val="00DE077D"/>
    <w:rsid w:val="00DE23F1"/>
    <w:rsid w:val="00DF41CF"/>
    <w:rsid w:val="00DF7D27"/>
    <w:rsid w:val="00E00503"/>
    <w:rsid w:val="00E01A02"/>
    <w:rsid w:val="00E03BBB"/>
    <w:rsid w:val="00E1485A"/>
    <w:rsid w:val="00E14C7F"/>
    <w:rsid w:val="00E172FC"/>
    <w:rsid w:val="00E219E9"/>
    <w:rsid w:val="00E25222"/>
    <w:rsid w:val="00E252FB"/>
    <w:rsid w:val="00E26E97"/>
    <w:rsid w:val="00E32DC6"/>
    <w:rsid w:val="00E33FF2"/>
    <w:rsid w:val="00E3697A"/>
    <w:rsid w:val="00E37C91"/>
    <w:rsid w:val="00E43AD9"/>
    <w:rsid w:val="00E50DB7"/>
    <w:rsid w:val="00E558CD"/>
    <w:rsid w:val="00E5639D"/>
    <w:rsid w:val="00E56FF1"/>
    <w:rsid w:val="00E57070"/>
    <w:rsid w:val="00E618E5"/>
    <w:rsid w:val="00E640C8"/>
    <w:rsid w:val="00E72305"/>
    <w:rsid w:val="00E737B6"/>
    <w:rsid w:val="00E7411F"/>
    <w:rsid w:val="00E74F79"/>
    <w:rsid w:val="00E8346B"/>
    <w:rsid w:val="00E83A0F"/>
    <w:rsid w:val="00E84E82"/>
    <w:rsid w:val="00E85A12"/>
    <w:rsid w:val="00E872C6"/>
    <w:rsid w:val="00E917EF"/>
    <w:rsid w:val="00E94DE9"/>
    <w:rsid w:val="00E97F66"/>
    <w:rsid w:val="00EA0CF9"/>
    <w:rsid w:val="00EA2887"/>
    <w:rsid w:val="00EA50ED"/>
    <w:rsid w:val="00EB0AF5"/>
    <w:rsid w:val="00EB2407"/>
    <w:rsid w:val="00EB6B9B"/>
    <w:rsid w:val="00EC0B0B"/>
    <w:rsid w:val="00EC180A"/>
    <w:rsid w:val="00EC7B49"/>
    <w:rsid w:val="00ED218E"/>
    <w:rsid w:val="00ED2C64"/>
    <w:rsid w:val="00ED614A"/>
    <w:rsid w:val="00EE69C7"/>
    <w:rsid w:val="00EF4DC0"/>
    <w:rsid w:val="00F018A8"/>
    <w:rsid w:val="00F02DA3"/>
    <w:rsid w:val="00F07F3F"/>
    <w:rsid w:val="00F13E63"/>
    <w:rsid w:val="00F1678B"/>
    <w:rsid w:val="00F20471"/>
    <w:rsid w:val="00F20B15"/>
    <w:rsid w:val="00F24AE4"/>
    <w:rsid w:val="00F2503C"/>
    <w:rsid w:val="00F302BD"/>
    <w:rsid w:val="00F32675"/>
    <w:rsid w:val="00F32741"/>
    <w:rsid w:val="00F34433"/>
    <w:rsid w:val="00F377B5"/>
    <w:rsid w:val="00F4070E"/>
    <w:rsid w:val="00F43D2D"/>
    <w:rsid w:val="00F46E55"/>
    <w:rsid w:val="00F624F8"/>
    <w:rsid w:val="00F6590E"/>
    <w:rsid w:val="00F71D31"/>
    <w:rsid w:val="00F726DB"/>
    <w:rsid w:val="00F741FC"/>
    <w:rsid w:val="00F75346"/>
    <w:rsid w:val="00F75689"/>
    <w:rsid w:val="00F77709"/>
    <w:rsid w:val="00F8182B"/>
    <w:rsid w:val="00F81858"/>
    <w:rsid w:val="00F90FBE"/>
    <w:rsid w:val="00F910A2"/>
    <w:rsid w:val="00F916FD"/>
    <w:rsid w:val="00F924A1"/>
    <w:rsid w:val="00F94A76"/>
    <w:rsid w:val="00F95AB1"/>
    <w:rsid w:val="00F9745C"/>
    <w:rsid w:val="00F97469"/>
    <w:rsid w:val="00FA156E"/>
    <w:rsid w:val="00FB40EA"/>
    <w:rsid w:val="00FB44CF"/>
    <w:rsid w:val="00FB7B4C"/>
    <w:rsid w:val="00FC18AE"/>
    <w:rsid w:val="00FC3418"/>
    <w:rsid w:val="00FC42C5"/>
    <w:rsid w:val="00FC5E42"/>
    <w:rsid w:val="00FD088A"/>
    <w:rsid w:val="00FD41BD"/>
    <w:rsid w:val="00FD6688"/>
    <w:rsid w:val="00FE2088"/>
    <w:rsid w:val="00FE43C4"/>
    <w:rsid w:val="00FE578E"/>
    <w:rsid w:val="00FE64E1"/>
    <w:rsid w:val="00FF0C6A"/>
    <w:rsid w:val="00FF1A64"/>
    <w:rsid w:val="00FF209D"/>
    <w:rsid w:val="00FF28AC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e.ferreira\Documents\Modelos%20Personalizados%20do%20Office\BDI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A7BB2-B1F8-4B31-9E43-62043D80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BDI</Template>
  <TotalTime>2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PMSJC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Peixoto Ferreira</dc:creator>
  <cp:lastModifiedBy>Adriana Maria de Oliveira</cp:lastModifiedBy>
  <cp:revision>3</cp:revision>
  <cp:lastPrinted>2021-05-28T14:32:00Z</cp:lastPrinted>
  <dcterms:created xsi:type="dcterms:W3CDTF">2025-04-24T13:23:00Z</dcterms:created>
  <dcterms:modified xsi:type="dcterms:W3CDTF">2025-04-24T13:25:00Z</dcterms:modified>
</cp:coreProperties>
</file>